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Ind w:w="-142" w:type="dxa"/>
        <w:tblLook w:val="00A0"/>
      </w:tblPr>
      <w:tblGrid>
        <w:gridCol w:w="10207"/>
      </w:tblGrid>
      <w:tr w:rsidR="002D365B" w:rsidRPr="009643DF" w:rsidTr="006E590A">
        <w:trPr>
          <w:trHeight w:val="31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365B" w:rsidRPr="00F60184" w:rsidRDefault="002D365B" w:rsidP="00044F9F">
            <w:pPr>
              <w:spacing w:line="240" w:lineRule="auto"/>
              <w:ind w:firstLine="598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D365B" w:rsidRPr="009643DF" w:rsidTr="006E590A">
        <w:trPr>
          <w:trHeight w:val="31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365B" w:rsidRPr="00F60184" w:rsidRDefault="002D365B" w:rsidP="0029618F">
            <w:pPr>
              <w:spacing w:line="240" w:lineRule="auto"/>
              <w:ind w:firstLine="598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 решению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Березинского сельского</w:t>
            </w:r>
          </w:p>
        </w:tc>
      </w:tr>
      <w:tr w:rsidR="002D365B" w:rsidRPr="009643DF" w:rsidTr="006E590A">
        <w:trPr>
          <w:trHeight w:val="31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365B" w:rsidRPr="00F60184" w:rsidRDefault="002D365B" w:rsidP="00044F9F">
            <w:pPr>
              <w:spacing w:line="240" w:lineRule="auto"/>
              <w:ind w:firstLine="598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/>
                <w:sz w:val="24"/>
                <w:szCs w:val="24"/>
                <w:lang w:eastAsia="ru-RU"/>
              </w:rPr>
              <w:t>Совета народных депутатов</w:t>
            </w:r>
          </w:p>
        </w:tc>
      </w:tr>
      <w:tr w:rsidR="002D365B" w:rsidRPr="009643DF" w:rsidTr="006E590A">
        <w:trPr>
          <w:trHeight w:val="31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365B" w:rsidRPr="00F60184" w:rsidRDefault="002D365B" w:rsidP="00123764">
            <w:pPr>
              <w:spacing w:line="240" w:lineRule="auto"/>
              <w:ind w:firstLine="598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hAnsi="Times New Roman"/>
                <w:sz w:val="24"/>
                <w:szCs w:val="24"/>
                <w:lang w:eastAsia="ru-RU"/>
              </w:rPr>
              <w:t>От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27 .05.</w:t>
            </w:r>
            <w:r w:rsidRPr="00F60184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  <w:r w:rsidRPr="00F60184">
              <w:rPr>
                <w:rFonts w:ascii="Times New Roman" w:hAnsi="Times New Roman"/>
                <w:sz w:val="24"/>
                <w:szCs w:val="24"/>
                <w:lang w:eastAsia="ru-RU"/>
              </w:rPr>
              <w:t>г.№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5-95</w:t>
            </w:r>
          </w:p>
        </w:tc>
      </w:tr>
    </w:tbl>
    <w:p w:rsidR="002D365B" w:rsidRDefault="002D365B">
      <w:bookmarkStart w:id="0" w:name="_GoBack"/>
      <w:bookmarkEnd w:id="0"/>
    </w:p>
    <w:tbl>
      <w:tblPr>
        <w:tblpPr w:leftFromText="180" w:rightFromText="180" w:vertAnchor="text" w:tblpX="-1134" w:tblpY="1"/>
        <w:tblOverlap w:val="never"/>
        <w:tblW w:w="11340" w:type="dxa"/>
        <w:tblLook w:val="00A0"/>
      </w:tblPr>
      <w:tblGrid>
        <w:gridCol w:w="1134"/>
        <w:gridCol w:w="6096"/>
        <w:gridCol w:w="787"/>
        <w:gridCol w:w="256"/>
        <w:gridCol w:w="193"/>
        <w:gridCol w:w="236"/>
        <w:gridCol w:w="564"/>
        <w:gridCol w:w="151"/>
        <w:gridCol w:w="244"/>
        <w:gridCol w:w="1679"/>
      </w:tblGrid>
      <w:tr w:rsidR="002D365B" w:rsidRPr="009643DF" w:rsidTr="00E46433">
        <w:trPr>
          <w:trHeight w:val="312"/>
        </w:trPr>
        <w:tc>
          <w:tcPr>
            <w:tcW w:w="1134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365B" w:rsidRPr="00F60184" w:rsidRDefault="002D365B" w:rsidP="005E6B4D">
            <w:pPr>
              <w:spacing w:line="240" w:lineRule="auto"/>
              <w:ind w:hanging="25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F6018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асходы бюджета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Березинского сельского</w:t>
            </w:r>
            <w:r w:rsidRPr="00F6018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поселени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я Унечского муниципального района</w:t>
            </w:r>
          </w:p>
        </w:tc>
      </w:tr>
      <w:tr w:rsidR="002D365B" w:rsidRPr="009643DF" w:rsidTr="00E46433">
        <w:trPr>
          <w:gridAfter w:val="2"/>
          <w:wAfter w:w="1923" w:type="dxa"/>
          <w:trHeight w:val="312"/>
        </w:trPr>
        <w:tc>
          <w:tcPr>
            <w:tcW w:w="9417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365B" w:rsidRPr="00B00F2E" w:rsidRDefault="002D365B" w:rsidP="00D6453B">
            <w:pPr>
              <w:spacing w:line="240" w:lineRule="auto"/>
              <w:ind w:left="-108" w:hanging="25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              Брянской области </w:t>
            </w:r>
            <w:r w:rsidRPr="00F6018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 20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25</w:t>
            </w:r>
            <w:r w:rsidRPr="00F6018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 по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разделам и подразделам классификации расходов бюджета                         </w:t>
            </w:r>
          </w:p>
        </w:tc>
      </w:tr>
      <w:tr w:rsidR="002D365B" w:rsidRPr="009643DF" w:rsidTr="00E46433">
        <w:trPr>
          <w:gridAfter w:val="1"/>
          <w:wAfter w:w="1679" w:type="dxa"/>
          <w:trHeight w:val="224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365B" w:rsidRPr="00F60184" w:rsidRDefault="002D365B" w:rsidP="00E4643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365B" w:rsidRPr="00F60184" w:rsidRDefault="002D365B" w:rsidP="00E46433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365B" w:rsidRPr="00F60184" w:rsidRDefault="002D365B" w:rsidP="00E46433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365B" w:rsidRPr="00F60184" w:rsidRDefault="002D365B" w:rsidP="00E4643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365B" w:rsidRPr="00F60184" w:rsidRDefault="002D365B" w:rsidP="00E4643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D365B" w:rsidRPr="009643DF" w:rsidTr="00E46433">
        <w:trPr>
          <w:gridBefore w:val="1"/>
          <w:wBefore w:w="1134" w:type="dxa"/>
          <w:trHeight w:val="93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65B" w:rsidRPr="005D0626" w:rsidRDefault="002D365B" w:rsidP="00E46433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  <w:p w:rsidR="002D365B" w:rsidRPr="005D0626" w:rsidRDefault="002D365B" w:rsidP="00E4643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365B" w:rsidRPr="005D0626" w:rsidRDefault="002D365B" w:rsidP="00E46433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365B" w:rsidRPr="005D0626" w:rsidRDefault="002D365B" w:rsidP="00E46433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2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365B" w:rsidRDefault="002D365B" w:rsidP="00E46433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/>
                <w:sz w:val="24"/>
                <w:szCs w:val="24"/>
                <w:lang w:eastAsia="ru-RU"/>
              </w:rPr>
              <w:t>Кассовое исполнение</w:t>
            </w:r>
          </w:p>
          <w:p w:rsidR="002D365B" w:rsidRPr="005D0626" w:rsidRDefault="002D365B" w:rsidP="00E46433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 20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  <w:r w:rsidRPr="005D06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  <w:p w:rsidR="002D365B" w:rsidRPr="005D0626" w:rsidRDefault="002D365B" w:rsidP="00E46433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2D365B" w:rsidRPr="009643DF" w:rsidTr="00E46433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65B" w:rsidRPr="005D0626" w:rsidRDefault="002D365B" w:rsidP="00E46433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365B" w:rsidRPr="005D0626" w:rsidRDefault="002D365B" w:rsidP="00E46433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365B" w:rsidRPr="005D0626" w:rsidRDefault="002D365B" w:rsidP="00E46433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D365B" w:rsidRPr="005D0626" w:rsidRDefault="002D365B" w:rsidP="00E46433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D365B" w:rsidRPr="009643DF" w:rsidTr="00E46433">
        <w:trPr>
          <w:gridBefore w:val="1"/>
          <w:wBefore w:w="1134" w:type="dxa"/>
          <w:trHeight w:val="36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Pr="005D0626" w:rsidRDefault="002D365B" w:rsidP="00E46433">
            <w:pPr>
              <w:spacing w:line="24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Pr="005D0626" w:rsidRDefault="002D365B" w:rsidP="00E4643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Pr="005D0626" w:rsidRDefault="002D365B" w:rsidP="00E4643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D365B" w:rsidRPr="005D0626" w:rsidRDefault="002D365B" w:rsidP="00E4643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1910960,42</w:t>
            </w:r>
          </w:p>
        </w:tc>
      </w:tr>
      <w:tr w:rsidR="002D365B" w:rsidRPr="009643DF" w:rsidTr="00E46433">
        <w:trPr>
          <w:gridBefore w:val="1"/>
          <w:wBefore w:w="1134" w:type="dxa"/>
          <w:trHeight w:val="413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Pr="009643DF" w:rsidRDefault="002D365B" w:rsidP="0029618F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643D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2D365B" w:rsidRPr="0029618F" w:rsidRDefault="002D365B" w:rsidP="00E46433">
            <w:pPr>
              <w:spacing w:line="240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Pr="005D0626" w:rsidRDefault="002D365B" w:rsidP="00E4643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Pr="005D0626" w:rsidRDefault="002D365B" w:rsidP="00E4643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D365B" w:rsidRPr="00A85196" w:rsidRDefault="002D365B" w:rsidP="00E4643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1880540,42</w:t>
            </w:r>
          </w:p>
        </w:tc>
      </w:tr>
      <w:tr w:rsidR="002D365B" w:rsidRPr="009643DF" w:rsidTr="00E46433">
        <w:trPr>
          <w:gridBefore w:val="1"/>
          <w:wBefore w:w="1134" w:type="dxa"/>
          <w:trHeight w:val="413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Pr="009643DF" w:rsidRDefault="002D365B" w:rsidP="0029618F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Pr="005D0626" w:rsidRDefault="002D365B" w:rsidP="00E4643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Default="002D365B" w:rsidP="00E4643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D365B" w:rsidRDefault="002D365B" w:rsidP="00E4643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420,00</w:t>
            </w:r>
          </w:p>
        </w:tc>
      </w:tr>
      <w:tr w:rsidR="002D365B" w:rsidRPr="009643DF" w:rsidTr="00E46433">
        <w:trPr>
          <w:gridBefore w:val="1"/>
          <w:wBefore w:w="1134" w:type="dxa"/>
          <w:trHeight w:val="413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Pr="009643DF" w:rsidRDefault="002D365B" w:rsidP="0029618F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Pr="005D0626" w:rsidRDefault="002D365B" w:rsidP="00E4643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Default="002D365B" w:rsidP="00E4643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D365B" w:rsidRDefault="002D365B" w:rsidP="00E4643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30000,00</w:t>
            </w:r>
          </w:p>
        </w:tc>
      </w:tr>
      <w:tr w:rsidR="002D365B" w:rsidRPr="009643DF" w:rsidTr="00E46433">
        <w:trPr>
          <w:gridBefore w:val="1"/>
          <w:wBefore w:w="1134" w:type="dxa"/>
          <w:trHeight w:val="644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Pr="009643DF" w:rsidRDefault="002D365B" w:rsidP="00DB20B3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43DF">
              <w:rPr>
                <w:rFonts w:ascii="Times New Roman" w:hAnsi="Times New Roman"/>
                <w:b/>
                <w:bCs/>
                <w:sz w:val="24"/>
                <w:szCs w:val="24"/>
              </w:rPr>
              <w:t>Национальная оборона</w:t>
            </w:r>
          </w:p>
          <w:p w:rsidR="002D365B" w:rsidRPr="0029618F" w:rsidRDefault="002D365B" w:rsidP="00DB20B3">
            <w:pPr>
              <w:spacing w:line="24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Pr="005D0626" w:rsidRDefault="002D365B" w:rsidP="00DB20B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Pr="005D0626" w:rsidRDefault="002D365B" w:rsidP="00DB20B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D365B" w:rsidRPr="005D0626" w:rsidRDefault="002D365B" w:rsidP="00DB20B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164151,00</w:t>
            </w:r>
          </w:p>
        </w:tc>
      </w:tr>
      <w:tr w:rsidR="002D365B" w:rsidRPr="009643DF" w:rsidTr="00E46433">
        <w:trPr>
          <w:gridBefore w:val="1"/>
          <w:wBefore w:w="1134" w:type="dxa"/>
          <w:trHeight w:val="283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Pr="009643DF" w:rsidRDefault="002D365B" w:rsidP="00DB20B3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643DF">
              <w:rPr>
                <w:rFonts w:ascii="Times New Roman" w:hAnsi="Times New Roman"/>
                <w:bCs/>
                <w:sz w:val="24"/>
                <w:szCs w:val="24"/>
              </w:rPr>
              <w:t>Мобилизационная и вневойсковая подготовка</w:t>
            </w:r>
          </w:p>
          <w:p w:rsidR="002D365B" w:rsidRPr="0029618F" w:rsidRDefault="002D365B" w:rsidP="00DB20B3">
            <w:pPr>
              <w:spacing w:line="240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Pr="005D0626" w:rsidRDefault="002D365B" w:rsidP="00DB20B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Pr="005D0626" w:rsidRDefault="002D365B" w:rsidP="00DB20B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D365B" w:rsidRPr="00A85196" w:rsidRDefault="002D365B" w:rsidP="00DB20B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164151,00</w:t>
            </w:r>
          </w:p>
        </w:tc>
      </w:tr>
      <w:tr w:rsidR="002D365B" w:rsidRPr="009643DF" w:rsidTr="00E46433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Pr="009643DF" w:rsidRDefault="002D365B" w:rsidP="00DB20B3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43DF">
              <w:rPr>
                <w:rFonts w:ascii="Times New Roman" w:hAnsi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  <w:p w:rsidR="002D365B" w:rsidRPr="0029618F" w:rsidRDefault="002D365B" w:rsidP="00DB20B3">
            <w:pPr>
              <w:spacing w:line="24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Pr="005D0626" w:rsidRDefault="002D365B" w:rsidP="00DB20B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Pr="005D0626" w:rsidRDefault="002D365B" w:rsidP="00DB20B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D365B" w:rsidRPr="005D0626" w:rsidRDefault="002D365B" w:rsidP="00DB20B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59676,94</w:t>
            </w:r>
          </w:p>
        </w:tc>
      </w:tr>
      <w:tr w:rsidR="002D365B" w:rsidRPr="009643DF" w:rsidTr="00E46433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Pr="009643DF" w:rsidRDefault="002D365B" w:rsidP="00DB20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3DF">
              <w:rPr>
                <w:rFonts w:ascii="Times New Roman" w:hAnsi="Times New Roman"/>
                <w:sz w:val="24"/>
                <w:szCs w:val="24"/>
              </w:rPr>
              <w:t>Обеспечение пожарной безопасности</w:t>
            </w:r>
          </w:p>
          <w:p w:rsidR="002D365B" w:rsidRPr="0029618F" w:rsidRDefault="002D365B" w:rsidP="00DB20B3">
            <w:pPr>
              <w:spacing w:line="240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Pr="005D0626" w:rsidRDefault="002D365B" w:rsidP="00DB20B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Pr="005D0626" w:rsidRDefault="002D365B" w:rsidP="00DB20B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D365B" w:rsidRPr="00A85196" w:rsidRDefault="002D365B" w:rsidP="00DB20B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59676,94</w:t>
            </w:r>
          </w:p>
        </w:tc>
      </w:tr>
      <w:tr w:rsidR="002D365B" w:rsidRPr="009643DF" w:rsidTr="00E46433">
        <w:trPr>
          <w:gridBefore w:val="1"/>
          <w:wBefore w:w="1134" w:type="dxa"/>
          <w:trHeight w:val="324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Pr="009643DF" w:rsidRDefault="002D365B" w:rsidP="00DB20B3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43DF">
              <w:rPr>
                <w:rFonts w:ascii="Times New Roman" w:hAnsi="Times New Roman"/>
                <w:b/>
                <w:bCs/>
                <w:sz w:val="24"/>
                <w:szCs w:val="24"/>
              </w:rPr>
              <w:t>Национальная экономика</w:t>
            </w:r>
          </w:p>
          <w:p w:rsidR="002D365B" w:rsidRPr="0029618F" w:rsidRDefault="002D365B" w:rsidP="00DB20B3">
            <w:pPr>
              <w:spacing w:line="240" w:lineRule="auto"/>
              <w:ind w:firstLine="0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Pr="0082633B" w:rsidRDefault="002D365B" w:rsidP="00DB20B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2633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Pr="0082633B" w:rsidRDefault="002D365B" w:rsidP="00DB20B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D365B" w:rsidRPr="0082633B" w:rsidRDefault="002D365B" w:rsidP="00DB20B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1438061,83</w:t>
            </w:r>
          </w:p>
        </w:tc>
      </w:tr>
      <w:tr w:rsidR="002D365B" w:rsidRPr="009643DF" w:rsidTr="00E46433">
        <w:trPr>
          <w:gridBefore w:val="1"/>
          <w:wBefore w:w="1134" w:type="dxa"/>
          <w:trHeight w:val="39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Pr="009643DF" w:rsidRDefault="002D365B" w:rsidP="00DB20B3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643DF">
              <w:rPr>
                <w:rFonts w:ascii="Times New Roman" w:hAnsi="Times New Roman"/>
                <w:bCs/>
                <w:sz w:val="24"/>
                <w:szCs w:val="24"/>
              </w:rPr>
              <w:t>Водное хозяйство</w:t>
            </w:r>
          </w:p>
          <w:p w:rsidR="002D365B" w:rsidRPr="0082633B" w:rsidRDefault="002D365B" w:rsidP="00DB20B3">
            <w:pPr>
              <w:spacing w:line="240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Pr="0082633B" w:rsidRDefault="002D365B" w:rsidP="00DB20B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2633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Pr="0082633B" w:rsidRDefault="002D365B" w:rsidP="00DB20B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D365B" w:rsidRPr="0082633B" w:rsidRDefault="002D365B" w:rsidP="00DB20B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55760,00</w:t>
            </w:r>
          </w:p>
        </w:tc>
      </w:tr>
      <w:tr w:rsidR="002D365B" w:rsidRPr="009643DF" w:rsidTr="00E46433">
        <w:trPr>
          <w:gridBefore w:val="1"/>
          <w:wBefore w:w="1134" w:type="dxa"/>
          <w:trHeight w:val="39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Pr="009643DF" w:rsidRDefault="002D365B" w:rsidP="00DB20B3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643DF">
              <w:rPr>
                <w:rFonts w:ascii="Times New Roman" w:hAnsi="Times New Roman"/>
                <w:bCs/>
                <w:sz w:val="24"/>
                <w:szCs w:val="24"/>
              </w:rPr>
              <w:t xml:space="preserve">Дорожное хозяйство (дорожные фонды) </w:t>
            </w:r>
          </w:p>
          <w:p w:rsidR="002D365B" w:rsidRPr="0029618F" w:rsidRDefault="002D365B" w:rsidP="00DB20B3">
            <w:pPr>
              <w:spacing w:line="240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Pr="0082633B" w:rsidRDefault="002D365B" w:rsidP="00DB20B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Default="002D365B" w:rsidP="00DB20B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D365B" w:rsidRDefault="002D365B" w:rsidP="00DB20B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1382301,83</w:t>
            </w:r>
          </w:p>
        </w:tc>
      </w:tr>
      <w:tr w:rsidR="002D365B" w:rsidRPr="009643DF" w:rsidTr="00E46433">
        <w:trPr>
          <w:gridBefore w:val="1"/>
          <w:wBefore w:w="1134" w:type="dxa"/>
          <w:trHeight w:val="384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Pr="005D0626" w:rsidRDefault="002D365B" w:rsidP="0082633B">
            <w:pPr>
              <w:spacing w:line="24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Pr="005D0626" w:rsidRDefault="002D365B" w:rsidP="0082633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Pr="005D0626" w:rsidRDefault="002D365B" w:rsidP="0082633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D365B" w:rsidRPr="005D0626" w:rsidRDefault="002D365B" w:rsidP="0082633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925378,47</w:t>
            </w:r>
          </w:p>
        </w:tc>
      </w:tr>
      <w:tr w:rsidR="002D365B" w:rsidRPr="009643DF" w:rsidTr="00E46433">
        <w:trPr>
          <w:gridBefore w:val="1"/>
          <w:wBefore w:w="1134" w:type="dxa"/>
          <w:trHeight w:val="43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Pr="005D0626" w:rsidRDefault="002D365B" w:rsidP="0082633B">
            <w:pPr>
              <w:spacing w:line="240" w:lineRule="auto"/>
              <w:ind w:firstLine="0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Pr="005D0626" w:rsidRDefault="002D365B" w:rsidP="0082633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Pr="005D0626" w:rsidRDefault="002D365B" w:rsidP="0082633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D365B" w:rsidRPr="005D0626" w:rsidRDefault="002D365B" w:rsidP="0082633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19473,96</w:t>
            </w:r>
          </w:p>
        </w:tc>
      </w:tr>
      <w:tr w:rsidR="002D365B" w:rsidRPr="009643DF" w:rsidTr="00E46433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Pr="005D0626" w:rsidRDefault="002D365B" w:rsidP="0082633B">
            <w:pPr>
              <w:spacing w:line="240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Pr="005D0626" w:rsidRDefault="002D365B" w:rsidP="0082633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Pr="005D0626" w:rsidRDefault="002D365B" w:rsidP="0082633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D365B" w:rsidRPr="00A85196" w:rsidRDefault="002D365B" w:rsidP="0082633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905904,51</w:t>
            </w:r>
          </w:p>
        </w:tc>
      </w:tr>
      <w:tr w:rsidR="002D365B" w:rsidRPr="009643DF" w:rsidTr="00E46433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Pr="00A85196" w:rsidRDefault="002D365B" w:rsidP="0082633B">
            <w:pPr>
              <w:spacing w:line="24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8519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Pr="00A85196" w:rsidRDefault="002D365B" w:rsidP="0082633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Pr="00A85196" w:rsidRDefault="002D365B" w:rsidP="0082633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D365B" w:rsidRPr="00A85196" w:rsidRDefault="002D365B" w:rsidP="0082633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1821000,00</w:t>
            </w:r>
          </w:p>
        </w:tc>
      </w:tr>
      <w:tr w:rsidR="002D365B" w:rsidRPr="009643DF" w:rsidTr="00E46433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Pr="00A85196" w:rsidRDefault="002D365B" w:rsidP="0082633B">
            <w:pPr>
              <w:spacing w:line="240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8519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Pr="00A85196" w:rsidRDefault="002D365B" w:rsidP="0082633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Pr="00A85196" w:rsidRDefault="002D365B" w:rsidP="0082633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D365B" w:rsidRPr="00A85196" w:rsidRDefault="002D365B" w:rsidP="0082633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1821000,00</w:t>
            </w:r>
          </w:p>
        </w:tc>
      </w:tr>
      <w:tr w:rsidR="002D365B" w:rsidRPr="009643DF" w:rsidTr="00E46433">
        <w:trPr>
          <w:gridBefore w:val="1"/>
          <w:wBefore w:w="1134" w:type="dxa"/>
          <w:trHeight w:val="288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Pr="005D0626" w:rsidRDefault="002D365B" w:rsidP="0082633B">
            <w:pPr>
              <w:spacing w:line="24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Pr="005D0626" w:rsidRDefault="002D365B" w:rsidP="0082633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Pr="005D0626" w:rsidRDefault="002D365B" w:rsidP="0082633B">
            <w:pPr>
              <w:spacing w:line="24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D365B" w:rsidRPr="005D0626" w:rsidRDefault="002D365B" w:rsidP="0082633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147150,00</w:t>
            </w:r>
          </w:p>
        </w:tc>
      </w:tr>
      <w:tr w:rsidR="002D365B" w:rsidRPr="009643DF" w:rsidTr="00E46433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Pr="005D0626" w:rsidRDefault="002D365B" w:rsidP="0082633B">
            <w:pPr>
              <w:spacing w:line="240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Pr="005D0626" w:rsidRDefault="002D365B" w:rsidP="0082633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Pr="005D0626" w:rsidRDefault="002D365B" w:rsidP="0082633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D365B" w:rsidRPr="005D0626" w:rsidRDefault="002D365B" w:rsidP="0082633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147150,0</w:t>
            </w:r>
          </w:p>
        </w:tc>
      </w:tr>
      <w:tr w:rsidR="002D365B" w:rsidRPr="009643DF" w:rsidTr="00E46433">
        <w:trPr>
          <w:gridBefore w:val="1"/>
          <w:wBefore w:w="1134" w:type="dxa"/>
          <w:trHeight w:val="19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Pr="005D0626" w:rsidRDefault="002D365B" w:rsidP="0082633B">
            <w:pPr>
              <w:spacing w:line="24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 РАСХОДОВ: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Pr="005D0626" w:rsidRDefault="002D365B" w:rsidP="0082633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365B" w:rsidRPr="005D0626" w:rsidRDefault="002D365B" w:rsidP="0082633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D365B" w:rsidRPr="005D0626" w:rsidRDefault="002D365B" w:rsidP="0082633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6466378,66</w:t>
            </w:r>
          </w:p>
        </w:tc>
      </w:tr>
    </w:tbl>
    <w:p w:rsidR="002D365B" w:rsidRPr="005D0626" w:rsidRDefault="002D365B" w:rsidP="005E6B4D">
      <w:pPr>
        <w:rPr>
          <w:rFonts w:ascii="Times New Roman" w:hAnsi="Times New Roman"/>
          <w:sz w:val="24"/>
          <w:szCs w:val="24"/>
        </w:rPr>
      </w:pPr>
    </w:p>
    <w:sectPr w:rsidR="002D365B" w:rsidRPr="005D0626" w:rsidSect="00E46433">
      <w:pgSz w:w="11906" w:h="16838"/>
      <w:pgMar w:top="107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74DB"/>
    <w:rsid w:val="0002249E"/>
    <w:rsid w:val="000238AD"/>
    <w:rsid w:val="00032D36"/>
    <w:rsid w:val="000370F2"/>
    <w:rsid w:val="00044F9F"/>
    <w:rsid w:val="00097EAD"/>
    <w:rsid w:val="000C0F08"/>
    <w:rsid w:val="00123764"/>
    <w:rsid w:val="00127006"/>
    <w:rsid w:val="00153EB9"/>
    <w:rsid w:val="0029618F"/>
    <w:rsid w:val="002A3EC9"/>
    <w:rsid w:val="002D365B"/>
    <w:rsid w:val="00377E67"/>
    <w:rsid w:val="003C6788"/>
    <w:rsid w:val="003F5E52"/>
    <w:rsid w:val="004031E7"/>
    <w:rsid w:val="00403647"/>
    <w:rsid w:val="00413CD8"/>
    <w:rsid w:val="00581FC5"/>
    <w:rsid w:val="005D0626"/>
    <w:rsid w:val="005E6B4D"/>
    <w:rsid w:val="006E590A"/>
    <w:rsid w:val="007E3F86"/>
    <w:rsid w:val="0082633B"/>
    <w:rsid w:val="009643DF"/>
    <w:rsid w:val="009D4F8A"/>
    <w:rsid w:val="00A474DB"/>
    <w:rsid w:val="00A85196"/>
    <w:rsid w:val="00B00F2E"/>
    <w:rsid w:val="00BA3E47"/>
    <w:rsid w:val="00BB0141"/>
    <w:rsid w:val="00C65FA0"/>
    <w:rsid w:val="00CA31E6"/>
    <w:rsid w:val="00CB7F6B"/>
    <w:rsid w:val="00CF23B4"/>
    <w:rsid w:val="00D208AF"/>
    <w:rsid w:val="00D43EBF"/>
    <w:rsid w:val="00D6453B"/>
    <w:rsid w:val="00DA6E83"/>
    <w:rsid w:val="00DB20B3"/>
    <w:rsid w:val="00DD3672"/>
    <w:rsid w:val="00E40022"/>
    <w:rsid w:val="00E46433"/>
    <w:rsid w:val="00F60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F9F"/>
    <w:pPr>
      <w:spacing w:line="360" w:lineRule="auto"/>
      <w:ind w:firstLine="709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13C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13C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905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113</TotalTime>
  <Pages>2</Pages>
  <Words>193</Words>
  <Characters>1104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User</cp:lastModifiedBy>
  <cp:revision>28</cp:revision>
  <cp:lastPrinted>2026-05-27T13:38:00Z</cp:lastPrinted>
  <dcterms:created xsi:type="dcterms:W3CDTF">2018-03-22T08:39:00Z</dcterms:created>
  <dcterms:modified xsi:type="dcterms:W3CDTF">2026-05-27T13:39:00Z</dcterms:modified>
</cp:coreProperties>
</file>